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92800" w14:textId="77777777" w:rsidR="000D186B" w:rsidRDefault="000D186B" w:rsidP="000D186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TOLL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fl.1492-3)</w:t>
      </w:r>
    </w:p>
    <w:p w14:paraId="4A00473D" w14:textId="77777777" w:rsidR="000D186B" w:rsidRDefault="000D186B" w:rsidP="000D186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London. Apprentice cutler.</w:t>
      </w:r>
    </w:p>
    <w:p w14:paraId="07B9D4B1" w14:textId="77777777" w:rsidR="000D186B" w:rsidRDefault="000D186B" w:rsidP="000D186B">
      <w:pPr>
        <w:pStyle w:val="NoSpacing"/>
        <w:rPr>
          <w:rFonts w:eastAsia="Times New Roman" w:cs="Times New Roman"/>
          <w:szCs w:val="24"/>
        </w:rPr>
      </w:pPr>
    </w:p>
    <w:p w14:paraId="7F21427E" w14:textId="77777777" w:rsidR="000D186B" w:rsidRDefault="000D186B" w:rsidP="000D186B">
      <w:pPr>
        <w:pStyle w:val="NoSpacing"/>
        <w:rPr>
          <w:rFonts w:eastAsia="Times New Roman" w:cs="Times New Roman"/>
          <w:szCs w:val="24"/>
        </w:rPr>
      </w:pPr>
    </w:p>
    <w:p w14:paraId="3A00E4D1" w14:textId="77777777" w:rsidR="000D186B" w:rsidRDefault="000D186B" w:rsidP="000D186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       1492-3</w:t>
      </w:r>
      <w:r>
        <w:rPr>
          <w:rFonts w:eastAsia="Times New Roman" w:cs="Times New Roman"/>
          <w:szCs w:val="24"/>
        </w:rPr>
        <w:tab/>
        <w:t xml:space="preserve">He was apprentice of William </w:t>
      </w:r>
      <w:proofErr w:type="spellStart"/>
      <w:r>
        <w:rPr>
          <w:rFonts w:eastAsia="Times New Roman" w:cs="Times New Roman"/>
          <w:szCs w:val="24"/>
        </w:rPr>
        <w:t>Croket</w:t>
      </w:r>
      <w:proofErr w:type="spellEnd"/>
      <w:r>
        <w:rPr>
          <w:rFonts w:eastAsia="Times New Roman" w:cs="Times New Roman"/>
          <w:szCs w:val="24"/>
        </w:rPr>
        <w:t xml:space="preserve"> of London, cutler(q.v.).</w:t>
      </w:r>
    </w:p>
    <w:p w14:paraId="4F57084E" w14:textId="77777777" w:rsidR="000D186B" w:rsidRDefault="000D186B" w:rsidP="000D186B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(“History of the Cutlers’ Company of London and of the Minor Cutlery Crafts, With Biographical Notices of Early London Cutlers” by Charles Welch </w:t>
      </w:r>
      <w:proofErr w:type="spellStart"/>
      <w:proofErr w:type="gramStart"/>
      <w:r>
        <w:rPr>
          <w:rFonts w:eastAsia="Times New Roman" w:cs="Times New Roman"/>
          <w:szCs w:val="24"/>
        </w:rPr>
        <w:t>vol.I</w:t>
      </w:r>
      <w:proofErr w:type="spellEnd"/>
      <w:proofErr w:type="gramEnd"/>
      <w:r>
        <w:rPr>
          <w:rFonts w:eastAsia="Times New Roman" w:cs="Times New Roman"/>
          <w:szCs w:val="24"/>
        </w:rPr>
        <w:t xml:space="preserve"> published by the Cutlers’ Company 1916 p.369)</w:t>
      </w:r>
    </w:p>
    <w:p w14:paraId="58E68521" w14:textId="77777777" w:rsidR="000D186B" w:rsidRDefault="000D186B" w:rsidP="000D186B">
      <w:pPr>
        <w:pStyle w:val="NoSpacing"/>
        <w:rPr>
          <w:rFonts w:eastAsia="Times New Roman" w:cs="Times New Roman"/>
          <w:szCs w:val="24"/>
        </w:rPr>
      </w:pPr>
    </w:p>
    <w:p w14:paraId="1E8E394D" w14:textId="77777777" w:rsidR="000D186B" w:rsidRDefault="000D186B" w:rsidP="000D186B">
      <w:pPr>
        <w:pStyle w:val="NoSpacing"/>
        <w:rPr>
          <w:rFonts w:eastAsia="Times New Roman" w:cs="Times New Roman"/>
          <w:szCs w:val="24"/>
        </w:rPr>
      </w:pPr>
    </w:p>
    <w:p w14:paraId="5139118B" w14:textId="77777777" w:rsidR="000D186B" w:rsidRDefault="000D186B" w:rsidP="000D186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 March 2023</w:t>
      </w:r>
    </w:p>
    <w:p w14:paraId="1FED879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2EC99" w14:textId="77777777" w:rsidR="000D186B" w:rsidRDefault="000D186B" w:rsidP="009139A6">
      <w:r>
        <w:separator/>
      </w:r>
    </w:p>
  </w:endnote>
  <w:endnote w:type="continuationSeparator" w:id="0">
    <w:p w14:paraId="1092694C" w14:textId="77777777" w:rsidR="000D186B" w:rsidRDefault="000D186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B9D9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EE22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AA91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70B69" w14:textId="77777777" w:rsidR="000D186B" w:rsidRDefault="000D186B" w:rsidP="009139A6">
      <w:r>
        <w:separator/>
      </w:r>
    </w:p>
  </w:footnote>
  <w:footnote w:type="continuationSeparator" w:id="0">
    <w:p w14:paraId="504BE238" w14:textId="77777777" w:rsidR="000D186B" w:rsidRDefault="000D186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6939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3786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71AC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86B"/>
    <w:rsid w:val="000666E0"/>
    <w:rsid w:val="000D186B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58F1FD"/>
  <w15:chartTrackingRefBased/>
  <w15:docId w15:val="{4F0B04AA-73B6-4D18-91CF-48CA0A78C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2023-03-03T13:19:00Z</dcterms:created>
  <dcterms:modified xsi:type="dcterms:W3CDTF">2023-03-03T13:19:00Z</dcterms:modified>
</cp:coreProperties>
</file>